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EE" w:rsidRDefault="00B34DEE" w:rsidP="006F0E61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Default="00B34DEE" w:rsidP="006F0E61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B34DEE" w:rsidRDefault="00B34DEE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Default="00B34DEE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2F3BFA" w:rsidRDefault="00B34DEE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 w:rsidRPr="002F3BFA">
        <w:rPr>
          <w:rFonts w:ascii="Times New Roman" w:hAnsi="Times New Roman"/>
          <w:b/>
          <w:sz w:val="28"/>
          <w:szCs w:val="28"/>
        </w:rPr>
        <w:t>3</w:t>
      </w:r>
    </w:p>
    <w:p w:rsidR="00B34DEE" w:rsidRPr="00FA4A39" w:rsidRDefault="00B34DEE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>
        <w:rPr>
          <w:rFonts w:ascii="Times New Roman" w:hAnsi="Times New Roman"/>
          <w:b/>
          <w:sz w:val="28"/>
          <w:szCs w:val="28"/>
        </w:rPr>
        <w:t>д</w:t>
      </w:r>
      <w:r w:rsidRPr="00FA4A39">
        <w:rPr>
          <w:rFonts w:ascii="Times New Roman" w:hAnsi="Times New Roman"/>
          <w:b/>
          <w:sz w:val="28"/>
          <w:szCs w:val="28"/>
        </w:rPr>
        <w:t xml:space="preserve">оговору </w:t>
      </w:r>
      <w:r>
        <w:rPr>
          <w:rFonts w:ascii="Times New Roman" w:hAnsi="Times New Roman"/>
          <w:b/>
          <w:sz w:val="28"/>
          <w:szCs w:val="28"/>
        </w:rPr>
        <w:t xml:space="preserve">поставки деталей трубопроводов </w:t>
      </w:r>
      <w:r w:rsidRPr="00FA4A39">
        <w:rPr>
          <w:rFonts w:ascii="Times New Roman" w:hAnsi="Times New Roman"/>
          <w:b/>
          <w:sz w:val="28"/>
          <w:szCs w:val="28"/>
        </w:rPr>
        <w:t>от «___» __________ ______ г.</w:t>
      </w:r>
    </w:p>
    <w:p w:rsidR="00B34DEE" w:rsidRPr="00FA4A39" w:rsidRDefault="00B34DEE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B34DEE" w:rsidRPr="00FA4A39" w:rsidRDefault="00B34DEE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________________________________________________</w:t>
      </w:r>
    </w:p>
    <w:p w:rsidR="00B34DEE" w:rsidRPr="00FA4A39" w:rsidRDefault="00B34DEE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B34DEE" w:rsidRPr="00FA4A39" w:rsidRDefault="00B34DEE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B34DEE" w:rsidRPr="00FA4A39" w:rsidRDefault="00B34DEE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B34DEE" w:rsidRPr="00FA4A39" w:rsidRDefault="00B34DEE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FA4A39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7D54FF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7D54FF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7D54FF" w:rsidRDefault="00B34DEE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34DEE" w:rsidRPr="007D54FF" w:rsidRDefault="00B34DEE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B34DEE" w:rsidRPr="007D54FF" w:rsidRDefault="00B34DEE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B34DEE" w:rsidRPr="007D54FF" w:rsidRDefault="00B34DEE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B34DEE" w:rsidRPr="007D54FF" w:rsidRDefault="00B34DEE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B34DEE" w:rsidRPr="007D54FF" w:rsidRDefault="00B34DEE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B34DEE" w:rsidRPr="007D54FF" w:rsidRDefault="00B34DEE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B34DEE" w:rsidRPr="007D54FF" w:rsidRDefault="00B34DEE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B34DEE" w:rsidRPr="007D54FF" w:rsidRDefault="00B34DEE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B34DEE" w:rsidRPr="007D54FF" w:rsidRDefault="00B34DEE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B34DEE" w:rsidRPr="007D54FF" w:rsidRDefault="00B34DEE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B34DEE" w:rsidRPr="007D54FF" w:rsidRDefault="00B34DEE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B34DEE" w:rsidRPr="007D54FF" w:rsidRDefault="00B34DEE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B34DEE" w:rsidRPr="007D54FF" w:rsidRDefault="00B34DEE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B34DEE" w:rsidRPr="007D54FF" w:rsidRDefault="00B34DEE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B34DEE" w:rsidRPr="007D54FF" w:rsidRDefault="00B34DEE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B34DEE" w:rsidRPr="007D54FF" w:rsidRDefault="00B34DEE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B34DEE" w:rsidRPr="007D54FF" w:rsidRDefault="00B34DEE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B34DEE" w:rsidRPr="007D54FF" w:rsidRDefault="00B34DEE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B34DEE" w:rsidRPr="007D54FF" w:rsidRDefault="00B34DEE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B34DEE" w:rsidRPr="007D54FF" w:rsidRDefault="00B34DEE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B34DEE" w:rsidRPr="007D54FF" w:rsidRDefault="00B34DEE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B34DEE" w:rsidRPr="007D54FF" w:rsidRDefault="00B34DEE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B34DEE" w:rsidRPr="007D54FF" w:rsidRDefault="00B34DEE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B34DEE" w:rsidRPr="007D54FF" w:rsidRDefault="00B34DEE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B34DEE" w:rsidRPr="007D54FF" w:rsidRDefault="00B34DEE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B34DEE" w:rsidRPr="007D54FF" w:rsidRDefault="00B34DEE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B34DEE" w:rsidRPr="007D54FF" w:rsidRDefault="00B34DEE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B34DEE" w:rsidRPr="007D54FF" w:rsidRDefault="00B34DEE" w:rsidP="00EA527D">
      <w:pPr>
        <w:pStyle w:val="BodyText"/>
        <w:rPr>
          <w:sz w:val="28"/>
          <w:szCs w:val="28"/>
          <w:lang w:eastAsia="en-GB"/>
        </w:rPr>
      </w:pPr>
    </w:p>
    <w:p w:rsidR="00B34DEE" w:rsidRPr="007D54FF" w:rsidRDefault="00B34DEE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B34DEE" w:rsidRPr="007D54FF" w:rsidRDefault="00B34DEE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B34DEE" w:rsidRPr="007D54FF" w:rsidRDefault="00B34DEE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B34DEE" w:rsidRPr="007D54FF" w:rsidRDefault="00B34DEE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B34DEE" w:rsidRPr="007D54FF" w:rsidRDefault="00B34DEE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B34DEE" w:rsidRPr="007D54FF" w:rsidRDefault="00B34DEE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B34DEE" w:rsidRPr="007D54FF" w:rsidRDefault="00B34DEE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B34DEE" w:rsidRPr="007D54FF" w:rsidRDefault="00B34DEE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B34DEE" w:rsidRPr="00CE6B6C" w:rsidRDefault="00B34DEE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B34DEE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B34DEE" w:rsidRPr="007D54FF" w:rsidTr="007F259B">
        <w:trPr>
          <w:trHeight w:val="1938"/>
          <w:jc w:val="center"/>
        </w:trPr>
        <w:tc>
          <w:tcPr>
            <w:tcW w:w="4965" w:type="dxa"/>
          </w:tcPr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B34DEE" w:rsidRPr="007D54FF" w:rsidRDefault="00B34DEE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B34DEE" w:rsidRPr="007D54FF" w:rsidRDefault="00B34DEE" w:rsidP="007D54FF">
      <w:pPr>
        <w:jc w:val="both"/>
        <w:rPr>
          <w:rFonts w:ascii="Times New Roman" w:hAnsi="Times New Roman"/>
          <w:sz w:val="28"/>
          <w:szCs w:val="28"/>
        </w:rPr>
      </w:pPr>
    </w:p>
    <w:p w:rsidR="00B34DEE" w:rsidRPr="007D54FF" w:rsidRDefault="00B34DEE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B34DEE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DEE" w:rsidRDefault="00B34DEE">
      <w:r>
        <w:separator/>
      </w:r>
    </w:p>
  </w:endnote>
  <w:endnote w:type="continuationSeparator" w:id="0">
    <w:p w:rsidR="00B34DEE" w:rsidRDefault="00B3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DEE" w:rsidRPr="00572698" w:rsidRDefault="00B34DEE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B34DEE" w:rsidRDefault="00B34D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DEE" w:rsidRDefault="00B34DEE">
      <w:r>
        <w:separator/>
      </w:r>
    </w:p>
  </w:footnote>
  <w:footnote w:type="continuationSeparator" w:id="0">
    <w:p w:rsidR="00B34DEE" w:rsidRDefault="00B34D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DEE" w:rsidRDefault="00B34DEE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AAC"/>
    <w:rsid w:val="002B0D5E"/>
    <w:rsid w:val="002E7F26"/>
    <w:rsid w:val="002F3BFA"/>
    <w:rsid w:val="00301424"/>
    <w:rsid w:val="003063CC"/>
    <w:rsid w:val="00351A04"/>
    <w:rsid w:val="00362CBD"/>
    <w:rsid w:val="00365B09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57894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43107"/>
    <w:rsid w:val="00550BE9"/>
    <w:rsid w:val="00572698"/>
    <w:rsid w:val="0059781E"/>
    <w:rsid w:val="005A0666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62EF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34DEE"/>
    <w:rsid w:val="00B54701"/>
    <w:rsid w:val="00B9340D"/>
    <w:rsid w:val="00BA71B0"/>
    <w:rsid w:val="00BC22A8"/>
    <w:rsid w:val="00BC3A67"/>
    <w:rsid w:val="00BC5EE9"/>
    <w:rsid w:val="00BD5F5A"/>
    <w:rsid w:val="00C051C5"/>
    <w:rsid w:val="00C10141"/>
    <w:rsid w:val="00C16A1F"/>
    <w:rsid w:val="00C538AD"/>
    <w:rsid w:val="00C747F4"/>
    <w:rsid w:val="00C7722B"/>
    <w:rsid w:val="00C85E4E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  <w:rsid w:val="00FF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8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390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39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393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391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389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39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1202</TotalTime>
  <Pages>4</Pages>
  <Words>816</Words>
  <Characters>4657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39</cp:revision>
  <cp:lastPrinted>2010-12-10T11:00:00Z</cp:lastPrinted>
  <dcterms:created xsi:type="dcterms:W3CDTF">2011-12-04T16:43:00Z</dcterms:created>
  <dcterms:modified xsi:type="dcterms:W3CDTF">2012-04-27T14:38:00Z</dcterms:modified>
</cp:coreProperties>
</file>